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Erneuerung Gleis- und Straßendrehflügeltore Btf. Gorbitz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2026-00186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Erneuerung Gleis- und Straßendrehflügeltore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